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B676D" w14:textId="77777777" w:rsidR="002254CB" w:rsidRDefault="002254CB" w:rsidP="002254C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Nicholas CHINALL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30BBC2C0" w14:textId="77777777" w:rsidR="002254CB" w:rsidRDefault="002254CB" w:rsidP="002254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Cordwainer Street Ward, London.</w:t>
      </w:r>
    </w:p>
    <w:p w14:paraId="2E2B06DC" w14:textId="77777777" w:rsidR="002254CB" w:rsidRDefault="002254CB" w:rsidP="002254CB">
      <w:pPr>
        <w:pStyle w:val="NoSpacing"/>
        <w:rPr>
          <w:rFonts w:cs="Times New Roman"/>
          <w:szCs w:val="24"/>
        </w:rPr>
      </w:pPr>
    </w:p>
    <w:p w14:paraId="43B2E7DC" w14:textId="77777777" w:rsidR="002254CB" w:rsidRDefault="002254CB" w:rsidP="002254CB">
      <w:pPr>
        <w:pStyle w:val="NoSpacing"/>
        <w:rPr>
          <w:rFonts w:cs="Times New Roman"/>
          <w:szCs w:val="24"/>
        </w:rPr>
      </w:pPr>
    </w:p>
    <w:p w14:paraId="4175B6C4" w14:textId="77777777" w:rsidR="002254CB" w:rsidRDefault="002254CB" w:rsidP="002254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Scavengers.</w:t>
      </w:r>
    </w:p>
    <w:p w14:paraId="5BF160DB" w14:textId="77777777" w:rsidR="002254CB" w:rsidRDefault="002254CB" w:rsidP="002254CB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61DA1BA" w14:textId="77777777" w:rsidR="002254CB" w:rsidRDefault="002254CB" w:rsidP="002254C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49D23330" w14:textId="77777777" w:rsidR="002254CB" w:rsidRDefault="002254CB" w:rsidP="002254CB">
      <w:pPr>
        <w:pStyle w:val="NoSpacing"/>
        <w:rPr>
          <w:rFonts w:eastAsia="Times New Roman" w:cs="Times New Roman"/>
          <w:szCs w:val="24"/>
        </w:rPr>
      </w:pPr>
    </w:p>
    <w:p w14:paraId="20029161" w14:textId="77777777" w:rsidR="002254CB" w:rsidRDefault="002254CB" w:rsidP="002254CB">
      <w:pPr>
        <w:pStyle w:val="NoSpacing"/>
        <w:rPr>
          <w:rFonts w:eastAsia="Times New Roman" w:cs="Times New Roman"/>
          <w:szCs w:val="24"/>
        </w:rPr>
      </w:pPr>
    </w:p>
    <w:p w14:paraId="1D900105" w14:textId="77777777" w:rsidR="002254CB" w:rsidRDefault="002254CB" w:rsidP="002254C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October 2023</w:t>
      </w:r>
    </w:p>
    <w:p w14:paraId="47101736" w14:textId="77777777" w:rsidR="00BA00AB" w:rsidRPr="00EB3209" w:rsidRDefault="00BA00AB" w:rsidP="002254CB">
      <w:pPr>
        <w:pStyle w:val="NoSpacing"/>
        <w:tabs>
          <w:tab w:val="left" w:pos="990"/>
        </w:tabs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B0DF" w14:textId="77777777" w:rsidR="002254CB" w:rsidRDefault="002254CB" w:rsidP="009139A6">
      <w:r>
        <w:separator/>
      </w:r>
    </w:p>
  </w:endnote>
  <w:endnote w:type="continuationSeparator" w:id="0">
    <w:p w14:paraId="1A193ACC" w14:textId="77777777" w:rsidR="002254CB" w:rsidRDefault="002254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12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014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7C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74CFB" w14:textId="77777777" w:rsidR="002254CB" w:rsidRDefault="002254CB" w:rsidP="009139A6">
      <w:r>
        <w:separator/>
      </w:r>
    </w:p>
  </w:footnote>
  <w:footnote w:type="continuationSeparator" w:id="0">
    <w:p w14:paraId="6D09DAF8" w14:textId="77777777" w:rsidR="002254CB" w:rsidRDefault="002254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98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93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AF2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4CB"/>
    <w:rsid w:val="000666E0"/>
    <w:rsid w:val="002254C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C523"/>
  <w15:chartTrackingRefBased/>
  <w15:docId w15:val="{A48F50E4-D2E4-4780-8D73-92C6CC18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2023-10-21T19:35:00Z</dcterms:created>
  <dcterms:modified xsi:type="dcterms:W3CDTF">2023-10-21T19:36:00Z</dcterms:modified>
</cp:coreProperties>
</file>